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5C547B33" w:rsidR="000972EF" w:rsidRPr="000972EF" w:rsidRDefault="0030039D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Bišonek/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Bichon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Frisé</w:t>
            </w:r>
            <w:proofErr w:type="spellEnd"/>
          </w:p>
        </w:tc>
        <w:tc>
          <w:tcPr>
            <w:tcW w:w="4549" w:type="dxa"/>
          </w:tcPr>
          <w:p w14:paraId="7F02FD12" w14:textId="0C4E38DC" w:rsidR="000972EF" w:rsidRPr="000972EF" w:rsidRDefault="00BD36FC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10F9D42" wp14:editId="7FF8F413">
                  <wp:simplePos x="0" y="0"/>
                  <wp:positionH relativeFrom="column">
                    <wp:posOffset>337695</wp:posOffset>
                  </wp:positionH>
                  <wp:positionV relativeFrom="paragraph">
                    <wp:posOffset>218700</wp:posOffset>
                  </wp:positionV>
                  <wp:extent cx="2163651" cy="1862746"/>
                  <wp:effectExtent l="0" t="0" r="8255" b="4445"/>
                  <wp:wrapTopAndBottom/>
                  <wp:docPr id="3" name="obrázek 3" descr="Bichon Frise | Dog Breed Facts and Information - Wag! Dog Walk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ichon Frise | Dog Breed Facts and Information - Wag! Dog Wal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3651" cy="1862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2"/>
        <w:gridCol w:w="2101"/>
        <w:gridCol w:w="2121"/>
        <w:gridCol w:w="2038"/>
        <w:gridCol w:w="2064"/>
      </w:tblGrid>
      <w:tr w:rsidR="006A6FB0" w14:paraId="0DBBDAB2" w14:textId="77777777" w:rsidTr="000933FD">
        <w:trPr>
          <w:trHeight w:val="873"/>
        </w:trPr>
        <w:tc>
          <w:tcPr>
            <w:tcW w:w="822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01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21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38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4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0933FD" w14:paraId="74C83D14" w14:textId="77777777" w:rsidTr="000933FD">
        <w:trPr>
          <w:cantSplit/>
          <w:trHeight w:val="1134"/>
        </w:trPr>
        <w:tc>
          <w:tcPr>
            <w:tcW w:w="822" w:type="dxa"/>
            <w:vAlign w:val="center"/>
          </w:tcPr>
          <w:p w14:paraId="297BDBC2" w14:textId="1A24170F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101" w:type="dxa"/>
          </w:tcPr>
          <w:p w14:paraId="0FAA7374" w14:textId="2B9955F7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121" w:type="dxa"/>
          </w:tcPr>
          <w:p w14:paraId="191BD1AE" w14:textId="77777777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38" w:type="dxa"/>
          </w:tcPr>
          <w:p w14:paraId="5B47BDF3" w14:textId="3483A129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4" w:type="dxa"/>
          </w:tcPr>
          <w:p w14:paraId="6ABEFEE7" w14:textId="77777777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428E8290" w14:textId="77777777" w:rsidR="007942A4" w:rsidRDefault="007942A4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A4F06E4" w14:textId="38CA7B79" w:rsidR="007942A4" w:rsidRDefault="007942A4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  <w:tr w:rsidR="000933FD" w14:paraId="16315873" w14:textId="77777777" w:rsidTr="000933FD">
        <w:trPr>
          <w:cantSplit/>
          <w:trHeight w:val="1134"/>
        </w:trPr>
        <w:tc>
          <w:tcPr>
            <w:tcW w:w="822" w:type="dxa"/>
            <w:vAlign w:val="center"/>
          </w:tcPr>
          <w:p w14:paraId="57F1158D" w14:textId="143C27E1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101" w:type="dxa"/>
          </w:tcPr>
          <w:p w14:paraId="56D49923" w14:textId="4277FD8F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Rohovková dystrofie</w:t>
            </w: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</w:p>
        </w:tc>
        <w:tc>
          <w:tcPr>
            <w:tcW w:w="2121" w:type="dxa"/>
          </w:tcPr>
          <w:p w14:paraId="3503C887" w14:textId="174F99BD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Epiteli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ální/</w:t>
            </w: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strom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</w:p>
        </w:tc>
        <w:tc>
          <w:tcPr>
            <w:tcW w:w="2038" w:type="dxa"/>
          </w:tcPr>
          <w:p w14:paraId="6D30C3B3" w14:textId="47E1446E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4" w:type="dxa"/>
          </w:tcPr>
          <w:p w14:paraId="02D09002" w14:textId="4B896360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0933FD" w14:paraId="5C9765AD" w14:textId="77777777" w:rsidTr="000933FD">
        <w:trPr>
          <w:cantSplit/>
          <w:trHeight w:val="1134"/>
        </w:trPr>
        <w:tc>
          <w:tcPr>
            <w:tcW w:w="822" w:type="dxa"/>
            <w:vAlign w:val="center"/>
          </w:tcPr>
          <w:p w14:paraId="7AC19762" w14:textId="7D793C25" w:rsidR="000933FD" w:rsidRPr="006A6FB0" w:rsidRDefault="000933FD" w:rsidP="000933F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101" w:type="dxa"/>
          </w:tcPr>
          <w:p w14:paraId="6FD977B2" w14:textId="40F8700F" w:rsidR="000933FD" w:rsidRPr="000933FD" w:rsidRDefault="000933FD" w:rsidP="001E053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121" w:type="dxa"/>
          </w:tcPr>
          <w:p w14:paraId="04D1D37D" w14:textId="77777777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38" w:type="dxa"/>
          </w:tcPr>
          <w:p w14:paraId="00AB2493" w14:textId="4FDBD267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4" w:type="dxa"/>
          </w:tcPr>
          <w:p w14:paraId="40A6DDCA" w14:textId="5DCF37AC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933FD" w14:paraId="3EBF8B2B" w14:textId="77777777" w:rsidTr="000933FD">
        <w:trPr>
          <w:cantSplit/>
          <w:trHeight w:val="1134"/>
        </w:trPr>
        <w:tc>
          <w:tcPr>
            <w:tcW w:w="822" w:type="dxa"/>
            <w:vAlign w:val="center"/>
          </w:tcPr>
          <w:p w14:paraId="6A4B87E9" w14:textId="77777777" w:rsidR="000933FD" w:rsidRPr="006A6FB0" w:rsidRDefault="000933FD" w:rsidP="000933F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101" w:type="dxa"/>
          </w:tcPr>
          <w:p w14:paraId="6EA9D301" w14:textId="04ECEE23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 pupilární membrána</w:t>
            </w:r>
          </w:p>
        </w:tc>
        <w:tc>
          <w:tcPr>
            <w:tcW w:w="2121" w:type="dxa"/>
          </w:tcPr>
          <w:p w14:paraId="0410B3A5" w14:textId="4A95BC13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38" w:type="dxa"/>
          </w:tcPr>
          <w:p w14:paraId="0FC8722C" w14:textId="66C0C30F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4" w:type="dxa"/>
          </w:tcPr>
          <w:p w14:paraId="17D0C26D" w14:textId="6836F84C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0933FD" w14:paraId="10A935A8" w14:textId="77777777" w:rsidTr="000933FD">
        <w:trPr>
          <w:cantSplit/>
          <w:trHeight w:val="1134"/>
        </w:trPr>
        <w:tc>
          <w:tcPr>
            <w:tcW w:w="822" w:type="dxa"/>
            <w:vAlign w:val="center"/>
          </w:tcPr>
          <w:p w14:paraId="554AB39B" w14:textId="77777777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101" w:type="dxa"/>
          </w:tcPr>
          <w:p w14:paraId="2DD929FC" w14:textId="381AAC5E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121" w:type="dxa"/>
          </w:tcPr>
          <w:p w14:paraId="7F2C78DE" w14:textId="59D73DA5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Obvykle od 3 let, katarakta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punktata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v 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paracentrálním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zadní pouzdru se vyvíjí v posteriorní, nebo anteriorní a posteriorní kortikální katarakta současně</w:t>
            </w:r>
          </w:p>
        </w:tc>
        <w:tc>
          <w:tcPr>
            <w:tcW w:w="2038" w:type="dxa"/>
          </w:tcPr>
          <w:p w14:paraId="6825D20F" w14:textId="7FD93FC4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4" w:type="dxa"/>
          </w:tcPr>
          <w:p w14:paraId="0DF87B92" w14:textId="08B64CB5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933FD" w14:paraId="24CB0390" w14:textId="77777777" w:rsidTr="000933FD">
        <w:trPr>
          <w:cantSplit/>
          <w:trHeight w:val="1134"/>
        </w:trPr>
        <w:tc>
          <w:tcPr>
            <w:tcW w:w="822" w:type="dxa"/>
            <w:vAlign w:val="center"/>
          </w:tcPr>
          <w:p w14:paraId="467C288D" w14:textId="77777777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101" w:type="dxa"/>
          </w:tcPr>
          <w:p w14:paraId="77ED71C3" w14:textId="77777777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  <w:p w14:paraId="242C7DBE" w14:textId="15EFC7F1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syneresis</w:t>
            </w:r>
            <w:proofErr w:type="spellEnd"/>
          </w:p>
        </w:tc>
        <w:tc>
          <w:tcPr>
            <w:tcW w:w="2121" w:type="dxa"/>
          </w:tcPr>
          <w:p w14:paraId="59E0B7AA" w14:textId="77777777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38" w:type="dxa"/>
          </w:tcPr>
          <w:p w14:paraId="1CF2E634" w14:textId="66AFE8DE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4" w:type="dxa"/>
          </w:tcPr>
          <w:p w14:paraId="2D760C85" w14:textId="4A05459F" w:rsidR="000933FD" w:rsidRPr="00865185" w:rsidRDefault="000933FD" w:rsidP="001E053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0933FD" w14:paraId="09AD9205" w14:textId="77777777" w:rsidTr="000933FD">
        <w:trPr>
          <w:cantSplit/>
          <w:trHeight w:val="1134"/>
        </w:trPr>
        <w:tc>
          <w:tcPr>
            <w:tcW w:w="822" w:type="dxa"/>
            <w:vAlign w:val="center"/>
          </w:tcPr>
          <w:p w14:paraId="20BDAD53" w14:textId="62C79232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101" w:type="dxa"/>
          </w:tcPr>
          <w:p w14:paraId="1990AAC9" w14:textId="77777777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  <w:p w14:paraId="27AF1595" w14:textId="27EA581A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mulfifokální</w:t>
            </w:r>
            <w:proofErr w:type="spellEnd"/>
          </w:p>
        </w:tc>
        <w:tc>
          <w:tcPr>
            <w:tcW w:w="2121" w:type="dxa"/>
          </w:tcPr>
          <w:p w14:paraId="02DBB319" w14:textId="77777777" w:rsidR="000933FD" w:rsidRPr="00865185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38" w:type="dxa"/>
          </w:tcPr>
          <w:p w14:paraId="417281E0" w14:textId="6D562A82" w:rsidR="000933FD" w:rsidRDefault="000933FD" w:rsidP="000933F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4" w:type="dxa"/>
          </w:tcPr>
          <w:p w14:paraId="60ED4644" w14:textId="474CB1F0" w:rsidR="000933FD" w:rsidRPr="00865185" w:rsidRDefault="000933FD" w:rsidP="001E053F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</w:tbl>
    <w:p w14:paraId="133789D8" w14:textId="6FC4CE71" w:rsidR="006A6FB0" w:rsidRPr="00FB0E6F" w:rsidRDefault="006A6FB0" w:rsidP="00FB0E6F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FB0E6F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0B195" w14:textId="77777777" w:rsidR="00F345D2" w:rsidRDefault="00F345D2" w:rsidP="000972EF">
      <w:pPr>
        <w:spacing w:after="0" w:line="240" w:lineRule="auto"/>
      </w:pPr>
      <w:r>
        <w:separator/>
      </w:r>
    </w:p>
  </w:endnote>
  <w:endnote w:type="continuationSeparator" w:id="0">
    <w:p w14:paraId="687FA4C9" w14:textId="77777777" w:rsidR="00F345D2" w:rsidRDefault="00F345D2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1FADE" w14:textId="77777777" w:rsidR="00F345D2" w:rsidRDefault="00F345D2" w:rsidP="000972EF">
      <w:pPr>
        <w:spacing w:after="0" w:line="240" w:lineRule="auto"/>
      </w:pPr>
      <w:r>
        <w:separator/>
      </w:r>
    </w:p>
  </w:footnote>
  <w:footnote w:type="continuationSeparator" w:id="0">
    <w:p w14:paraId="43C47FED" w14:textId="77777777" w:rsidR="00F345D2" w:rsidRDefault="00F345D2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33FD"/>
    <w:rsid w:val="000972EF"/>
    <w:rsid w:val="00161F3B"/>
    <w:rsid w:val="001E053F"/>
    <w:rsid w:val="002206AC"/>
    <w:rsid w:val="0030039D"/>
    <w:rsid w:val="00384979"/>
    <w:rsid w:val="00402988"/>
    <w:rsid w:val="004C1DA7"/>
    <w:rsid w:val="005B3B82"/>
    <w:rsid w:val="00655705"/>
    <w:rsid w:val="006703D2"/>
    <w:rsid w:val="006A6FB0"/>
    <w:rsid w:val="007942A4"/>
    <w:rsid w:val="007A315C"/>
    <w:rsid w:val="00865185"/>
    <w:rsid w:val="00A1193A"/>
    <w:rsid w:val="00A317E5"/>
    <w:rsid w:val="00BD36FC"/>
    <w:rsid w:val="00C13DEF"/>
    <w:rsid w:val="00C36439"/>
    <w:rsid w:val="00CF199B"/>
    <w:rsid w:val="00DF609E"/>
    <w:rsid w:val="00E76D04"/>
    <w:rsid w:val="00F345D2"/>
    <w:rsid w:val="00FB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9</TotalTime>
  <Pages>2</Pages>
  <Words>105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6</cp:revision>
  <dcterms:created xsi:type="dcterms:W3CDTF">2025-01-08T07:48:00Z</dcterms:created>
  <dcterms:modified xsi:type="dcterms:W3CDTF">2025-02-19T15:15:00Z</dcterms:modified>
</cp:coreProperties>
</file>